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David OLTON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Vicar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Kirton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in Holland, Lincolnshire.</w:t>
      </w: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Chosyll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Algarkirk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229AD" w:rsidRDefault="008229AD" w:rsidP="008229AD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6 April 2016</w:t>
      </w:r>
    </w:p>
    <w:p w:rsidR="006B2F86" w:rsidRPr="00E71FC3" w:rsidRDefault="008229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9AD" w:rsidRDefault="008229AD" w:rsidP="00E71FC3">
      <w:pPr>
        <w:spacing w:after="0" w:line="240" w:lineRule="auto"/>
      </w:pPr>
      <w:r>
        <w:separator/>
      </w:r>
    </w:p>
  </w:endnote>
  <w:endnote w:type="continuationSeparator" w:id="0">
    <w:p w:rsidR="008229AD" w:rsidRDefault="008229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9AD" w:rsidRDefault="008229AD" w:rsidP="00E71FC3">
      <w:pPr>
        <w:spacing w:after="0" w:line="240" w:lineRule="auto"/>
      </w:pPr>
      <w:r>
        <w:separator/>
      </w:r>
    </w:p>
  </w:footnote>
  <w:footnote w:type="continuationSeparator" w:id="0">
    <w:p w:rsidR="008229AD" w:rsidRDefault="008229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9AD"/>
    <w:rsid w:val="008229A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6D1BB-E985-4801-B3BB-08721B69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29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2016-04-24T20:46:00Z</dcterms:created>
  <dcterms:modified xsi:type="dcterms:W3CDTF">2016-04-24T20:46:00Z</dcterms:modified>
</cp:coreProperties>
</file>